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2AC" w:rsidRDefault="00E60D44" w:rsidP="000B52AC">
      <w:pPr>
        <w:pStyle w:val="Frspaiere"/>
        <w:rPr>
          <w:b/>
          <w:lang w:val="it-IT"/>
        </w:rPr>
      </w:pPr>
      <w:r w:rsidRPr="00322FD5">
        <w:rPr>
          <w:b/>
          <w:lang w:val="it-IT"/>
        </w:rPr>
        <w:t>Ș</w:t>
      </w:r>
      <w:r w:rsidR="008C71B5" w:rsidRPr="00322FD5">
        <w:rPr>
          <w:b/>
          <w:lang w:val="it-IT"/>
        </w:rPr>
        <w:t>COALA GIMNAZIALA VAȚA DE JOS</w:t>
      </w:r>
    </w:p>
    <w:p w:rsidR="00723961" w:rsidRPr="00322FD5" w:rsidRDefault="00723961" w:rsidP="000B52AC">
      <w:pPr>
        <w:pStyle w:val="Frspaiere"/>
        <w:rPr>
          <w:b/>
          <w:lang w:val="it-IT"/>
        </w:rPr>
      </w:pPr>
      <w:r>
        <w:rPr>
          <w:b/>
          <w:lang w:val="it-IT"/>
        </w:rPr>
        <w:t>Prof. înv. prim: Gornic Dorina</w:t>
      </w:r>
    </w:p>
    <w:p w:rsidR="000B52AC" w:rsidRDefault="00344E4A" w:rsidP="000B52AC">
      <w:pPr>
        <w:pStyle w:val="Frspaiere"/>
        <w:rPr>
          <w:b/>
          <w:lang w:val="it-IT"/>
        </w:rPr>
      </w:pPr>
      <w:r>
        <w:rPr>
          <w:b/>
          <w:lang w:val="it-IT"/>
        </w:rPr>
        <w:t>CLASA PREGĂTITOARE</w:t>
      </w:r>
      <w:r>
        <w:rPr>
          <w:b/>
          <w:lang w:val="it-IT"/>
        </w:rPr>
        <w:br/>
        <w:t>CLASA I</w:t>
      </w:r>
    </w:p>
    <w:p w:rsidR="00344E4A" w:rsidRPr="00322FD5" w:rsidRDefault="00344E4A" w:rsidP="000B52AC">
      <w:pPr>
        <w:pStyle w:val="Frspaiere"/>
        <w:rPr>
          <w:b/>
          <w:lang w:val="it-IT"/>
        </w:rPr>
      </w:pPr>
      <w:r>
        <w:rPr>
          <w:b/>
          <w:lang w:val="it-IT"/>
        </w:rPr>
        <w:t>CLASA aIII-a</w:t>
      </w:r>
    </w:p>
    <w:p w:rsidR="000B52AC" w:rsidRDefault="000B52AC" w:rsidP="000B52AC">
      <w:pPr>
        <w:pStyle w:val="Frspaiere"/>
        <w:rPr>
          <w:lang w:val="it-IT"/>
        </w:rPr>
      </w:pPr>
    </w:p>
    <w:p w:rsidR="00B90D6A" w:rsidRPr="000B52AC" w:rsidRDefault="00B90D6A" w:rsidP="000B52AC">
      <w:pPr>
        <w:pStyle w:val="Frspaiere"/>
        <w:rPr>
          <w:lang w:val="it-IT"/>
        </w:rPr>
      </w:pPr>
    </w:p>
    <w:p w:rsidR="000B52AC" w:rsidRPr="001B11A8" w:rsidRDefault="000B52AC" w:rsidP="008C71B5">
      <w:pPr>
        <w:pStyle w:val="Frspaiere"/>
        <w:jc w:val="center"/>
        <w:rPr>
          <w:b/>
          <w:lang w:val="it-IT"/>
        </w:rPr>
      </w:pPr>
      <w:r w:rsidRPr="001B11A8">
        <w:rPr>
          <w:b/>
          <w:lang w:val="it-IT"/>
        </w:rPr>
        <w:t>PROGRAM  ACTIVITATI</w:t>
      </w:r>
    </w:p>
    <w:p w:rsidR="000B52AC" w:rsidRPr="001B11A8" w:rsidRDefault="000B52AC" w:rsidP="008C71B5">
      <w:pPr>
        <w:pStyle w:val="Frspaiere"/>
        <w:jc w:val="center"/>
        <w:rPr>
          <w:b/>
          <w:lang w:val="it-IT"/>
        </w:rPr>
      </w:pPr>
      <w:r w:rsidRPr="001B11A8">
        <w:rPr>
          <w:b/>
          <w:lang w:val="it-IT"/>
        </w:rPr>
        <w:t>,,SAPTAMANA ALTFEL - SA STII MAI MULTE, SA FII MAI BUN”</w:t>
      </w:r>
    </w:p>
    <w:p w:rsidR="000B52AC" w:rsidRPr="001B11A8" w:rsidRDefault="00E81EB2" w:rsidP="008C71B5">
      <w:pPr>
        <w:pStyle w:val="Frspaiere"/>
        <w:jc w:val="center"/>
        <w:rPr>
          <w:b/>
        </w:rPr>
      </w:pPr>
      <w:r w:rsidRPr="001B11A8">
        <w:rPr>
          <w:b/>
        </w:rPr>
        <w:t>06</w:t>
      </w:r>
      <w:r w:rsidR="000B52AC" w:rsidRPr="001B11A8">
        <w:rPr>
          <w:b/>
        </w:rPr>
        <w:t>.04-</w:t>
      </w:r>
      <w:r w:rsidR="008C71B5" w:rsidRPr="001B11A8">
        <w:rPr>
          <w:b/>
        </w:rPr>
        <w:t>-</w:t>
      </w:r>
      <w:r w:rsidRPr="001B11A8">
        <w:rPr>
          <w:b/>
        </w:rPr>
        <w:t>10.04.2015</w:t>
      </w:r>
    </w:p>
    <w:p w:rsidR="000B52AC" w:rsidRPr="000B52AC" w:rsidRDefault="000B52AC" w:rsidP="008C71B5">
      <w:pPr>
        <w:pStyle w:val="Frspaiere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3210"/>
        <w:gridCol w:w="2572"/>
        <w:gridCol w:w="1843"/>
        <w:gridCol w:w="1418"/>
        <w:gridCol w:w="1490"/>
        <w:gridCol w:w="1778"/>
        <w:gridCol w:w="1346"/>
      </w:tblGrid>
      <w:tr w:rsidR="00DC7ED3" w:rsidRPr="000B52AC" w:rsidTr="002D5B89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DC7ED3" w:rsidRDefault="00DC7ED3" w:rsidP="000B52AC">
            <w:pPr>
              <w:pStyle w:val="Frspaiere"/>
              <w:rPr>
                <w:b/>
              </w:rPr>
            </w:pPr>
            <w:r w:rsidRPr="00DC7ED3">
              <w:rPr>
                <w:b/>
              </w:rPr>
              <w:t>Nr.</w:t>
            </w:r>
          </w:p>
          <w:p w:rsidR="00DC7ED3" w:rsidRPr="00DC7ED3" w:rsidRDefault="00DC7ED3" w:rsidP="000B52AC">
            <w:pPr>
              <w:pStyle w:val="Frspaiere"/>
              <w:rPr>
                <w:b/>
              </w:rPr>
            </w:pPr>
            <w:proofErr w:type="spellStart"/>
            <w:proofErr w:type="gramStart"/>
            <w:r w:rsidRPr="00DC7ED3">
              <w:rPr>
                <w:b/>
              </w:rPr>
              <w:t>crt</w:t>
            </w:r>
            <w:proofErr w:type="spellEnd"/>
            <w:proofErr w:type="gramEnd"/>
            <w:r w:rsidRPr="00DC7ED3">
              <w:rPr>
                <w:b/>
              </w:rPr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DC7ED3" w:rsidRDefault="00DC7ED3" w:rsidP="000B52AC">
            <w:pPr>
              <w:pStyle w:val="Frspaiere"/>
              <w:rPr>
                <w:b/>
              </w:rPr>
            </w:pPr>
            <w:proofErr w:type="spellStart"/>
            <w:r w:rsidRPr="00DC7ED3">
              <w:rPr>
                <w:b/>
              </w:rPr>
              <w:t>Denumireaactivitatii</w:t>
            </w:r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D3" w:rsidRPr="00DC7ED3" w:rsidRDefault="00DC7ED3" w:rsidP="000B52AC">
            <w:pPr>
              <w:pStyle w:val="Frspaiere"/>
              <w:rPr>
                <w:b/>
              </w:rPr>
            </w:pPr>
            <w:proofErr w:type="spellStart"/>
            <w:r w:rsidRPr="00DC7ED3">
              <w:rPr>
                <w:b/>
              </w:rPr>
              <w:t>Tipulactivitatii</w:t>
            </w:r>
            <w:proofErr w:type="spellEnd"/>
          </w:p>
          <w:p w:rsidR="00DC7ED3" w:rsidRPr="00DC7ED3" w:rsidRDefault="00DC7ED3" w:rsidP="000B52AC">
            <w:pPr>
              <w:pStyle w:val="Frspaiere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D3" w:rsidRPr="00DC7ED3" w:rsidRDefault="00DC7ED3" w:rsidP="00DC7ED3">
            <w:pPr>
              <w:pStyle w:val="Frspaiere"/>
              <w:rPr>
                <w:b/>
              </w:rPr>
            </w:pPr>
            <w:r w:rsidRPr="00DC7ED3">
              <w:rPr>
                <w:b/>
              </w:rPr>
              <w:t xml:space="preserve">Forma de </w:t>
            </w:r>
            <w:proofErr w:type="spellStart"/>
            <w:r w:rsidRPr="00DC7ED3">
              <w:rPr>
                <w:b/>
              </w:rPr>
              <w:t>organizare</w:t>
            </w:r>
            <w:proofErr w:type="spellEnd"/>
            <w:r w:rsidRPr="00DC7ED3">
              <w:rPr>
                <w:b/>
              </w:rPr>
              <w:t>/</w:t>
            </w:r>
          </w:p>
          <w:p w:rsidR="00DC7ED3" w:rsidRPr="00DC7ED3" w:rsidRDefault="00DC7ED3" w:rsidP="00DC7ED3">
            <w:pPr>
              <w:pStyle w:val="Frspaiere"/>
              <w:rPr>
                <w:b/>
              </w:rPr>
            </w:pPr>
            <w:proofErr w:type="spellStart"/>
            <w:r w:rsidRPr="00DC7ED3">
              <w:rPr>
                <w:b/>
              </w:rPr>
              <w:t>desfăşurare</w:t>
            </w:r>
            <w:proofErr w:type="spellEnd"/>
            <w:r w:rsidRPr="00DC7ED3">
              <w:rPr>
                <w:b/>
              </w:rPr>
              <w:t xml:space="preserve"> a  </w:t>
            </w:r>
            <w:proofErr w:type="spellStart"/>
            <w:r w:rsidRPr="00DC7ED3">
              <w:rPr>
                <w:b/>
              </w:rPr>
              <w:t>activităţii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DC7ED3" w:rsidRDefault="00DC7ED3" w:rsidP="000B52AC">
            <w:pPr>
              <w:pStyle w:val="Frspaiere"/>
              <w:rPr>
                <w:b/>
              </w:rPr>
            </w:pPr>
            <w:r w:rsidRPr="00DC7ED3">
              <w:rPr>
                <w:b/>
              </w:rPr>
              <w:t>Data/</w:t>
            </w:r>
            <w:proofErr w:type="spellStart"/>
            <w:r w:rsidRPr="00DC7ED3">
              <w:rPr>
                <w:b/>
              </w:rPr>
              <w:t>ora</w:t>
            </w:r>
            <w:proofErr w:type="spellEnd"/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DC7ED3" w:rsidRDefault="00DC7ED3" w:rsidP="000B52AC">
            <w:pPr>
              <w:pStyle w:val="Frspaiere"/>
              <w:rPr>
                <w:b/>
              </w:rPr>
            </w:pPr>
            <w:proofErr w:type="spellStart"/>
            <w:r w:rsidRPr="00DC7ED3">
              <w:rPr>
                <w:b/>
              </w:rPr>
              <w:t>Locul</w:t>
            </w:r>
            <w:proofErr w:type="spellEnd"/>
            <w:r w:rsidRPr="00DC7ED3">
              <w:rPr>
                <w:b/>
              </w:rPr>
              <w:t xml:space="preserve"> de </w:t>
            </w:r>
            <w:proofErr w:type="spellStart"/>
            <w:r w:rsidRPr="00DC7ED3">
              <w:rPr>
                <w:b/>
              </w:rPr>
              <w:t>desfasurare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DC7ED3" w:rsidRDefault="00DC7ED3" w:rsidP="000B52AC">
            <w:pPr>
              <w:pStyle w:val="Frspaiere"/>
              <w:rPr>
                <w:b/>
              </w:rPr>
            </w:pPr>
            <w:r w:rsidRPr="00DC7ED3">
              <w:rPr>
                <w:b/>
              </w:rPr>
              <w:t xml:space="preserve">Cadre implicate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D3" w:rsidRPr="00DC7ED3" w:rsidRDefault="00DC7ED3" w:rsidP="000B52AC">
            <w:pPr>
              <w:pStyle w:val="Frspaiere"/>
              <w:rPr>
                <w:b/>
              </w:rPr>
            </w:pPr>
            <w:proofErr w:type="spellStart"/>
            <w:r w:rsidRPr="00DC7ED3">
              <w:rPr>
                <w:b/>
              </w:rPr>
              <w:t>Evaluare</w:t>
            </w:r>
            <w:proofErr w:type="spellEnd"/>
          </w:p>
        </w:tc>
      </w:tr>
      <w:tr w:rsidR="00DC7ED3" w:rsidRPr="000B52AC" w:rsidTr="002D5B89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0B52AC" w:rsidRDefault="00DC7ED3" w:rsidP="000B52AC">
            <w:pPr>
              <w:pStyle w:val="Frspaiere"/>
            </w:pPr>
            <w:r w:rsidRPr="000B52AC">
              <w:t>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Default="00DC7ED3" w:rsidP="00747596">
            <w:pPr>
              <w:pStyle w:val="Frspaiere"/>
            </w:pPr>
            <w:proofErr w:type="spellStart"/>
            <w:r w:rsidRPr="000B52AC">
              <w:t>Protejand</w:t>
            </w:r>
            <w:proofErr w:type="spellEnd"/>
            <w:r w:rsidR="00B90D6A">
              <w:t xml:space="preserve"> </w:t>
            </w:r>
            <w:proofErr w:type="spellStart"/>
            <w:r w:rsidRPr="000B52AC">
              <w:t>mediul</w:t>
            </w:r>
            <w:proofErr w:type="spellEnd"/>
            <w:r w:rsidRPr="000B52AC">
              <w:t xml:space="preserve">, </w:t>
            </w:r>
            <w:proofErr w:type="spellStart"/>
            <w:r w:rsidRPr="000B52AC">
              <w:t>protejam</w:t>
            </w:r>
            <w:proofErr w:type="spellEnd"/>
            <w:r w:rsidR="00B90D6A">
              <w:t xml:space="preserve"> </w:t>
            </w:r>
            <w:proofErr w:type="spellStart"/>
            <w:r w:rsidRPr="000B52AC">
              <w:t>viata</w:t>
            </w:r>
            <w:proofErr w:type="spellEnd"/>
            <w:r w:rsidRPr="000B52AC">
              <w:t>!</w:t>
            </w:r>
          </w:p>
          <w:p w:rsidR="00A57DC6" w:rsidRDefault="00A57DC6" w:rsidP="00747596">
            <w:pPr>
              <w:pStyle w:val="Frspaiere"/>
            </w:pPr>
          </w:p>
          <w:p w:rsidR="00DC7ED3" w:rsidRPr="000B52AC" w:rsidRDefault="00DC7ED3" w:rsidP="00DC7ED3">
            <w:pPr>
              <w:pStyle w:val="Frspaiere"/>
              <w:rPr>
                <w:lang w:val="it-IT"/>
              </w:rPr>
            </w:pPr>
            <w:r>
              <w:rPr>
                <w:lang w:val="it-IT"/>
              </w:rPr>
              <w:t>Jocuri sportive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Default="00DC7ED3" w:rsidP="000B52AC">
            <w:pPr>
              <w:pStyle w:val="Frspaiere"/>
            </w:pPr>
            <w:proofErr w:type="spellStart"/>
            <w:r w:rsidRPr="000B52AC">
              <w:t>Activitate</w:t>
            </w:r>
            <w:proofErr w:type="spellEnd"/>
            <w:r w:rsidRPr="000B52AC">
              <w:t xml:space="preserve"> de </w:t>
            </w:r>
            <w:proofErr w:type="spellStart"/>
            <w:r w:rsidRPr="000B52AC">
              <w:t>ecologizare</w:t>
            </w:r>
            <w:proofErr w:type="spellEnd"/>
          </w:p>
          <w:p w:rsidR="00A57DC6" w:rsidRDefault="00A57DC6" w:rsidP="000B52AC">
            <w:pPr>
              <w:pStyle w:val="Frspaiere"/>
            </w:pPr>
          </w:p>
          <w:p w:rsidR="00DC7ED3" w:rsidRPr="000B52AC" w:rsidRDefault="00DC7ED3" w:rsidP="000B52AC">
            <w:pPr>
              <w:pStyle w:val="Frspaiere"/>
            </w:pPr>
            <w:proofErr w:type="spellStart"/>
            <w:r>
              <w:t>Activitate</w:t>
            </w:r>
            <w:proofErr w:type="spellEnd"/>
            <w:r w:rsidR="00B90D6A">
              <w:t xml:space="preserve"> </w:t>
            </w:r>
            <w:proofErr w:type="spellStart"/>
            <w:r w:rsidR="00B37951">
              <w:t>sportivă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D3" w:rsidRDefault="00326C25" w:rsidP="000B52AC">
            <w:pPr>
              <w:pStyle w:val="Frspaiere"/>
            </w:pPr>
            <w:proofErr w:type="spellStart"/>
            <w:r>
              <w:t>Plantarea</w:t>
            </w:r>
            <w:proofErr w:type="spellEnd"/>
            <w:r w:rsidR="00B90D6A">
              <w:t xml:space="preserve"> </w:t>
            </w:r>
            <w:proofErr w:type="spellStart"/>
            <w:r>
              <w:t>unor</w:t>
            </w:r>
            <w:proofErr w:type="spellEnd"/>
            <w:r w:rsidR="00B90D6A">
              <w:t xml:space="preserve"> </w:t>
            </w:r>
            <w:proofErr w:type="spellStart"/>
            <w:r>
              <w:t>flori</w:t>
            </w:r>
            <w:proofErr w:type="spellEnd"/>
          </w:p>
          <w:p w:rsidR="00326C25" w:rsidRPr="000B52AC" w:rsidRDefault="00326C25" w:rsidP="000B52AC">
            <w:pPr>
              <w:pStyle w:val="Frspaiere"/>
            </w:pPr>
            <w:proofErr w:type="spellStart"/>
            <w:r>
              <w:t>Semănat</w:t>
            </w:r>
            <w:proofErr w:type="spellEnd"/>
            <w:r w:rsidR="00B90D6A">
              <w:t xml:space="preserve"> </w:t>
            </w:r>
            <w:proofErr w:type="spellStart"/>
            <w:r>
              <w:t>grâu</w:t>
            </w:r>
            <w:proofErr w:type="spellEnd"/>
            <w:r w:rsidR="00B90D6A">
              <w:t xml:space="preserve"> </w:t>
            </w:r>
            <w:proofErr w:type="spellStart"/>
            <w:r>
              <w:t>în</w:t>
            </w:r>
            <w:proofErr w:type="spellEnd"/>
            <w:r w:rsidR="00B90D6A">
              <w:t xml:space="preserve"> </w:t>
            </w:r>
            <w:proofErr w:type="spellStart"/>
            <w:r>
              <w:t>ghiveci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0B52AC" w:rsidRDefault="00E81EB2" w:rsidP="000B52AC">
            <w:pPr>
              <w:pStyle w:val="Frspaiere"/>
            </w:pPr>
            <w:r>
              <w:t>06.04.2015</w:t>
            </w:r>
          </w:p>
          <w:p w:rsidR="00DC7ED3" w:rsidRDefault="00DC7ED3" w:rsidP="00B81F26">
            <w:pPr>
              <w:pStyle w:val="Frspaiere"/>
              <w:jc w:val="center"/>
            </w:pPr>
            <w:r>
              <w:t>-</w:t>
            </w:r>
            <w:r w:rsidRPr="000B52AC">
              <w:t>8-</w:t>
            </w:r>
            <w:r>
              <w:t>10</w:t>
            </w:r>
          </w:p>
          <w:p w:rsidR="00A57DC6" w:rsidRDefault="00A57DC6" w:rsidP="00B81F26">
            <w:pPr>
              <w:pStyle w:val="Frspaiere"/>
              <w:jc w:val="center"/>
            </w:pPr>
          </w:p>
          <w:p w:rsidR="00DC7ED3" w:rsidRPr="000B52AC" w:rsidRDefault="00DC7ED3" w:rsidP="00B81F26">
            <w:pPr>
              <w:pStyle w:val="Frspaiere"/>
              <w:jc w:val="center"/>
            </w:pPr>
            <w:r>
              <w:t>-10-12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C6" w:rsidRDefault="00DC7ED3" w:rsidP="000B52AC">
            <w:pPr>
              <w:pStyle w:val="Frspaiere"/>
              <w:rPr>
                <w:lang w:val="it-IT"/>
              </w:rPr>
            </w:pPr>
            <w:r>
              <w:rPr>
                <w:lang w:val="it-IT"/>
              </w:rPr>
              <w:t>Șc. Gimnazială Vața de Jos</w:t>
            </w:r>
          </w:p>
          <w:p w:rsidR="00DC7ED3" w:rsidRPr="000B52AC" w:rsidRDefault="00DC7ED3" w:rsidP="000B52AC">
            <w:pPr>
              <w:pStyle w:val="Frspaiere"/>
              <w:rPr>
                <w:lang w:val="it-IT"/>
              </w:rPr>
            </w:pPr>
            <w:r>
              <w:rPr>
                <w:lang w:val="it-IT"/>
              </w:rPr>
              <w:t>Curtea școlii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Default="00DC7ED3" w:rsidP="000B52AC">
            <w:pPr>
              <w:pStyle w:val="Frspaiere"/>
            </w:pPr>
            <w:proofErr w:type="spellStart"/>
            <w:r>
              <w:t>Prof.înv.primar</w:t>
            </w:r>
            <w:proofErr w:type="spellEnd"/>
            <w:r>
              <w:t>:</w:t>
            </w:r>
          </w:p>
          <w:p w:rsidR="00DC7ED3" w:rsidRDefault="00DC7ED3" w:rsidP="000B52AC">
            <w:pPr>
              <w:pStyle w:val="Frspaiere"/>
            </w:pPr>
            <w:proofErr w:type="spellStart"/>
            <w:r>
              <w:t>GornicDorina</w:t>
            </w:r>
            <w:proofErr w:type="spellEnd"/>
          </w:p>
          <w:p w:rsidR="00A57DC6" w:rsidRDefault="00A57DC6" w:rsidP="000B52AC">
            <w:pPr>
              <w:pStyle w:val="Frspaiere"/>
            </w:pPr>
          </w:p>
          <w:p w:rsidR="00DC7ED3" w:rsidRPr="000B52AC" w:rsidRDefault="00DC7ED3" w:rsidP="000B52AC">
            <w:pPr>
              <w:pStyle w:val="Frspaiere"/>
            </w:pPr>
            <w:r>
              <w:t xml:space="preserve">Prof. </w:t>
            </w:r>
            <w:proofErr w:type="spellStart"/>
            <w:r>
              <w:t>Vraciu</w:t>
            </w:r>
            <w:proofErr w:type="spellEnd"/>
            <w:r>
              <w:t xml:space="preserve">  Andrei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D3" w:rsidRDefault="00993886" w:rsidP="000B52AC">
            <w:pPr>
              <w:pStyle w:val="Frspaiere"/>
            </w:pPr>
            <w:proofErr w:type="spellStart"/>
            <w:r>
              <w:t>Fotografii</w:t>
            </w:r>
            <w:proofErr w:type="spellEnd"/>
          </w:p>
        </w:tc>
      </w:tr>
      <w:tr w:rsidR="00DC7ED3" w:rsidRPr="000B52AC" w:rsidTr="002D5B89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0B52AC" w:rsidRDefault="00DC7ED3" w:rsidP="000B52AC">
            <w:pPr>
              <w:pStyle w:val="Frspaiere"/>
            </w:pPr>
            <w:r w:rsidRPr="000B52AC">
              <w:t>2.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Default="00DC7ED3" w:rsidP="008C71B5">
            <w:pPr>
              <w:pStyle w:val="Frspaiere"/>
            </w:pPr>
            <w:r w:rsidRPr="008C71B5">
              <w:t>,,</w:t>
            </w:r>
            <w:r w:rsidR="007D0685">
              <w:t xml:space="preserve">Carte </w:t>
            </w:r>
            <w:proofErr w:type="spellStart"/>
            <w:r w:rsidR="007D0685">
              <w:t>frumoasă</w:t>
            </w:r>
            <w:proofErr w:type="spellEnd"/>
            <w:r w:rsidR="00B90D6A">
              <w:t xml:space="preserve"> </w:t>
            </w:r>
            <w:proofErr w:type="spellStart"/>
            <w:r w:rsidR="007D0685">
              <w:t>cinste</w:t>
            </w:r>
            <w:proofErr w:type="spellEnd"/>
            <w:r w:rsidR="007D0685">
              <w:t xml:space="preserve"> cui </w:t>
            </w:r>
            <w:proofErr w:type="spellStart"/>
            <w:r w:rsidR="007D0685">
              <w:t>te</w:t>
            </w:r>
            <w:proofErr w:type="spellEnd"/>
            <w:r w:rsidR="007D0685">
              <w:t xml:space="preserve">-a </w:t>
            </w:r>
            <w:proofErr w:type="spellStart"/>
            <w:r w:rsidR="007D0685">
              <w:t>scris</w:t>
            </w:r>
            <w:proofErr w:type="spellEnd"/>
            <w:r w:rsidR="007D0685">
              <w:t>,,</w:t>
            </w:r>
          </w:p>
          <w:p w:rsidR="00A57DC6" w:rsidRPr="009E58CD" w:rsidRDefault="00A57DC6" w:rsidP="008C71B5">
            <w:pPr>
              <w:pStyle w:val="Frspaiere"/>
              <w:rPr>
                <w:sz w:val="28"/>
                <w:szCs w:val="28"/>
              </w:rPr>
            </w:pPr>
          </w:p>
          <w:p w:rsidR="00DC7ED3" w:rsidRPr="000B52AC" w:rsidRDefault="00DC7ED3" w:rsidP="00326C25">
            <w:pPr>
              <w:pStyle w:val="Frspaiere"/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Default="00DC7ED3" w:rsidP="000B52AC">
            <w:pPr>
              <w:pStyle w:val="Frspaiere"/>
            </w:pPr>
            <w:proofErr w:type="spellStart"/>
            <w:r w:rsidRPr="000B52AC">
              <w:t>Activitate</w:t>
            </w:r>
            <w:proofErr w:type="spellEnd"/>
            <w:r w:rsidR="00B90D6A">
              <w:t xml:space="preserve"> </w:t>
            </w:r>
            <w:proofErr w:type="spellStart"/>
            <w:r w:rsidRPr="000B52AC">
              <w:t>recreativa</w:t>
            </w:r>
            <w:proofErr w:type="spellEnd"/>
          </w:p>
          <w:p w:rsidR="007D0685" w:rsidRDefault="007D0685" w:rsidP="000B52AC">
            <w:pPr>
              <w:pStyle w:val="Frspaiere"/>
            </w:pPr>
          </w:p>
          <w:p w:rsidR="00A57DC6" w:rsidRDefault="00A57DC6" w:rsidP="000B52AC">
            <w:pPr>
              <w:pStyle w:val="Frspaiere"/>
            </w:pPr>
          </w:p>
          <w:p w:rsidR="00DC7ED3" w:rsidRPr="000B52AC" w:rsidRDefault="00DC7ED3" w:rsidP="000B52AC">
            <w:pPr>
              <w:pStyle w:val="Frspaiere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D3" w:rsidRDefault="007D0685" w:rsidP="000B52AC">
            <w:pPr>
              <w:pStyle w:val="Frspaiere"/>
            </w:pPr>
            <w:proofErr w:type="spellStart"/>
            <w:r>
              <w:t>Vizită</w:t>
            </w:r>
            <w:proofErr w:type="spellEnd"/>
            <w:r>
              <w:t xml:space="preserve"> la </w:t>
            </w:r>
            <w:proofErr w:type="spellStart"/>
            <w:r>
              <w:t>bibliotecă</w:t>
            </w:r>
            <w:proofErr w:type="spellEnd"/>
          </w:p>
          <w:p w:rsidR="00326C25" w:rsidRDefault="00326C25" w:rsidP="00326C25">
            <w:pPr>
              <w:pStyle w:val="Frspaiere"/>
            </w:pPr>
            <w:r>
              <w:t xml:space="preserve">- </w:t>
            </w:r>
            <w:proofErr w:type="spellStart"/>
            <w:proofErr w:type="gramStart"/>
            <w:r>
              <w:t>şezătoare</w:t>
            </w:r>
            <w:proofErr w:type="spellEnd"/>
            <w:proofErr w:type="gramEnd"/>
            <w:r w:rsidR="00B90D6A">
              <w:t xml:space="preserve"> </w:t>
            </w:r>
            <w:proofErr w:type="spellStart"/>
            <w:r>
              <w:t>literară</w:t>
            </w:r>
            <w:proofErr w:type="spellEnd"/>
            <w:r>
              <w:t>:</w:t>
            </w:r>
            <w:r w:rsidR="00B90D6A">
              <w:t xml:space="preserve"> </w:t>
            </w:r>
            <w:proofErr w:type="spellStart"/>
            <w:r w:rsidR="00B90D6A">
              <w:t>vizionare</w:t>
            </w:r>
            <w:proofErr w:type="spellEnd"/>
            <w:r w:rsidR="00B90D6A">
              <w:t xml:space="preserve"> </w:t>
            </w:r>
            <w:proofErr w:type="spellStart"/>
            <w:r w:rsidR="00B90D6A">
              <w:t>pov</w:t>
            </w:r>
            <w:proofErr w:type="spellEnd"/>
            <w:r w:rsidR="00B90D6A">
              <w:t>.</w:t>
            </w:r>
          </w:p>
          <w:p w:rsidR="00326C25" w:rsidRDefault="00326C25" w:rsidP="00326C25">
            <w:pPr>
              <w:pStyle w:val="Frspaiere"/>
            </w:pPr>
            <w:r>
              <w:t xml:space="preserve">* </w:t>
            </w:r>
            <w:proofErr w:type="spellStart"/>
            <w:r>
              <w:t>dramatizare</w:t>
            </w:r>
            <w:proofErr w:type="spellEnd"/>
          </w:p>
          <w:p w:rsidR="00326C25" w:rsidRPr="000B52AC" w:rsidRDefault="00326C25" w:rsidP="00326C25">
            <w:pPr>
              <w:pStyle w:val="Frspaiere"/>
            </w:pPr>
            <w:r>
              <w:t xml:space="preserve">* </w:t>
            </w:r>
            <w:proofErr w:type="spellStart"/>
            <w:r>
              <w:t>concursuri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0B52AC" w:rsidRDefault="00E81EB2" w:rsidP="000B52AC">
            <w:pPr>
              <w:pStyle w:val="Frspaiere"/>
            </w:pPr>
            <w:r>
              <w:t>07.04.2015</w:t>
            </w:r>
          </w:p>
          <w:p w:rsidR="00DC7ED3" w:rsidRDefault="00DC7ED3" w:rsidP="00B81F26">
            <w:pPr>
              <w:pStyle w:val="Frspaiere"/>
              <w:jc w:val="center"/>
            </w:pPr>
            <w:r w:rsidRPr="000B52AC">
              <w:t>8-1</w:t>
            </w:r>
            <w:r w:rsidR="00326C25">
              <w:t>2</w:t>
            </w:r>
          </w:p>
          <w:p w:rsidR="00A57DC6" w:rsidRDefault="00A57DC6" w:rsidP="00B81F26">
            <w:pPr>
              <w:pStyle w:val="Frspaiere"/>
              <w:jc w:val="center"/>
            </w:pPr>
          </w:p>
          <w:p w:rsidR="00A57DC6" w:rsidRDefault="00A57DC6" w:rsidP="00B81F26">
            <w:pPr>
              <w:pStyle w:val="Frspaiere"/>
              <w:jc w:val="center"/>
            </w:pPr>
          </w:p>
          <w:p w:rsidR="00A57DC6" w:rsidRPr="000B52AC" w:rsidRDefault="00A57DC6" w:rsidP="00B81F26">
            <w:pPr>
              <w:pStyle w:val="Frspaiere"/>
              <w:jc w:val="center"/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0B52AC" w:rsidRDefault="00DC7ED3" w:rsidP="008C71B5">
            <w:pPr>
              <w:pStyle w:val="Frspaiere"/>
              <w:rPr>
                <w:lang w:val="it-IT"/>
              </w:rPr>
            </w:pPr>
            <w:r>
              <w:rPr>
                <w:lang w:val="it-IT"/>
              </w:rPr>
              <w:t>Bibloteca Comun</w:t>
            </w:r>
            <w:bookmarkStart w:id="0" w:name="_GoBack"/>
            <w:bookmarkEnd w:id="0"/>
            <w:r>
              <w:rPr>
                <w:lang w:val="it-IT"/>
              </w:rPr>
              <w:t>ală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Default="00DC7ED3" w:rsidP="000B52AC">
            <w:pPr>
              <w:pStyle w:val="Frspaiere"/>
            </w:pPr>
            <w:proofErr w:type="spellStart"/>
            <w:r>
              <w:t>Prof.înv.primar</w:t>
            </w:r>
            <w:proofErr w:type="spellEnd"/>
            <w:r>
              <w:t>:</w:t>
            </w:r>
          </w:p>
          <w:p w:rsidR="00DC7ED3" w:rsidRDefault="00DC7ED3" w:rsidP="000B52AC">
            <w:pPr>
              <w:pStyle w:val="Frspaiere"/>
            </w:pPr>
            <w:proofErr w:type="spellStart"/>
            <w:r>
              <w:t>GornicDorina</w:t>
            </w:r>
            <w:proofErr w:type="spellEnd"/>
          </w:p>
          <w:p w:rsidR="00DC7ED3" w:rsidRDefault="00DC7ED3" w:rsidP="000B52AC">
            <w:pPr>
              <w:pStyle w:val="Frspaiere"/>
            </w:pPr>
            <w:proofErr w:type="spellStart"/>
            <w:r>
              <w:t>Bibliotecară</w:t>
            </w:r>
            <w:proofErr w:type="spellEnd"/>
          </w:p>
          <w:p w:rsidR="00DC7ED3" w:rsidRDefault="00DC7ED3" w:rsidP="000B52AC">
            <w:pPr>
              <w:pStyle w:val="Frspaiere"/>
            </w:pPr>
            <w:proofErr w:type="spellStart"/>
            <w:r>
              <w:t>BanciuLoredana</w:t>
            </w:r>
            <w:proofErr w:type="spellEnd"/>
          </w:p>
          <w:p w:rsidR="00DC7ED3" w:rsidRPr="000B52AC" w:rsidRDefault="00DC7ED3" w:rsidP="000B52AC">
            <w:pPr>
              <w:pStyle w:val="Frspaiere"/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DC6" w:rsidRDefault="00A57DC6" w:rsidP="00A57DC6">
            <w:pPr>
              <w:pStyle w:val="Frspaiere"/>
            </w:pPr>
            <w:proofErr w:type="spellStart"/>
            <w:r>
              <w:t>Fotografii</w:t>
            </w:r>
            <w:proofErr w:type="spellEnd"/>
            <w:r>
              <w:t>,</w:t>
            </w:r>
          </w:p>
          <w:p w:rsidR="00993886" w:rsidRDefault="00993886" w:rsidP="00A57DC6">
            <w:pPr>
              <w:pStyle w:val="Frspaiere"/>
            </w:pPr>
            <w:proofErr w:type="spellStart"/>
            <w:r>
              <w:t>Păreri</w:t>
            </w:r>
            <w:proofErr w:type="spellEnd"/>
            <w:r>
              <w:t xml:space="preserve">, </w:t>
            </w:r>
            <w:proofErr w:type="spellStart"/>
            <w:r>
              <w:t>impresii</w:t>
            </w:r>
            <w:proofErr w:type="spellEnd"/>
          </w:p>
        </w:tc>
      </w:tr>
      <w:tr w:rsidR="00DC7ED3" w:rsidRPr="000B52AC" w:rsidTr="002D5B89">
        <w:trPr>
          <w:trHeight w:val="1984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0B52AC" w:rsidRDefault="00DC7ED3" w:rsidP="000B52AC">
            <w:pPr>
              <w:pStyle w:val="Frspaiere"/>
            </w:pPr>
            <w:r w:rsidRPr="000B52AC">
              <w:lastRenderedPageBreak/>
              <w:t>3.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0B52AC" w:rsidRDefault="00013D5E" w:rsidP="00013D5E">
            <w:pPr>
              <w:pStyle w:val="Default"/>
              <w:jc w:val="center"/>
            </w:pPr>
            <w:r>
              <w:t>,,</w:t>
            </w:r>
            <w:proofErr w:type="spellStart"/>
            <w:r>
              <w:t>Călătorimînlumeafanteziei</w:t>
            </w:r>
            <w:proofErr w:type="spellEnd"/>
            <w:r>
              <w:t xml:space="preserve">- ne </w:t>
            </w:r>
            <w:proofErr w:type="spellStart"/>
            <w:r>
              <w:t>jucămlucrând</w:t>
            </w:r>
            <w:proofErr w:type="spellEnd"/>
            <w:r>
              <w:t>,,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Default="00DC7ED3" w:rsidP="00747596">
            <w:pPr>
              <w:pStyle w:val="Frspaiere"/>
            </w:pPr>
            <w:proofErr w:type="spellStart"/>
            <w:r w:rsidRPr="000B52AC">
              <w:t>Activitate</w:t>
            </w:r>
            <w:proofErr w:type="spellEnd"/>
          </w:p>
          <w:p w:rsidR="00DC7ED3" w:rsidRPr="00747596" w:rsidRDefault="00DC7ED3" w:rsidP="00747596">
            <w:pPr>
              <w:pStyle w:val="Frspaiere"/>
            </w:pPr>
            <w:proofErr w:type="spellStart"/>
            <w:r w:rsidRPr="000B52AC">
              <w:t>recreativa</w:t>
            </w:r>
            <w:proofErr w:type="spellEnd"/>
            <w:r>
              <w:t xml:space="preserve"> -</w:t>
            </w:r>
            <w:proofErr w:type="spellStart"/>
            <w:r>
              <w:t>artistică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D5E" w:rsidRDefault="00013D5E" w:rsidP="00013D5E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activitatetehnico</w:t>
            </w:r>
            <w:proofErr w:type="spellEnd"/>
            <w:r>
              <w:rPr>
                <w:sz w:val="23"/>
                <w:szCs w:val="23"/>
              </w:rPr>
              <w:t xml:space="preserve">- </w:t>
            </w:r>
          </w:p>
          <w:p w:rsidR="00013D5E" w:rsidRDefault="00013D5E" w:rsidP="00013D5E">
            <w:pPr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artistică</w:t>
            </w:r>
            <w:proofErr w:type="spellEnd"/>
            <w:r>
              <w:rPr>
                <w:sz w:val="23"/>
                <w:szCs w:val="23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Quilling</w:t>
            </w:r>
            <w:proofErr w:type="spellEnd"/>
            <w:r>
              <w:rPr>
                <w:sz w:val="23"/>
                <w:szCs w:val="23"/>
              </w:rPr>
              <w:t>, Origami)-</w:t>
            </w:r>
            <w:proofErr w:type="spellStart"/>
            <w:r>
              <w:rPr>
                <w:sz w:val="23"/>
                <w:szCs w:val="23"/>
              </w:rPr>
              <w:t>ateliere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proofErr w:type="spellStart"/>
            <w:r>
              <w:rPr>
                <w:sz w:val="23"/>
                <w:szCs w:val="23"/>
              </w:rPr>
              <w:t>decreaţie</w:t>
            </w:r>
            <w:proofErr w:type="spellEnd"/>
          </w:p>
          <w:p w:rsidR="00DC7ED3" w:rsidRPr="000B52AC" w:rsidRDefault="00DC7ED3" w:rsidP="000B52AC">
            <w:pPr>
              <w:pStyle w:val="Frspaiere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0B52AC" w:rsidRDefault="00E81EB2" w:rsidP="000B52AC">
            <w:pPr>
              <w:pStyle w:val="Frspaiere"/>
            </w:pPr>
            <w:r>
              <w:t>08.04.2015</w:t>
            </w:r>
          </w:p>
          <w:p w:rsidR="00DC7ED3" w:rsidRPr="000B52AC" w:rsidRDefault="00DC7ED3" w:rsidP="00B81F26">
            <w:pPr>
              <w:pStyle w:val="Frspaiere"/>
              <w:jc w:val="center"/>
            </w:pPr>
            <w:r w:rsidRPr="000B52AC">
              <w:t>8-12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Default="00DC7ED3" w:rsidP="008C71B5">
            <w:pPr>
              <w:pStyle w:val="Frspaiere"/>
              <w:rPr>
                <w:lang w:val="it-IT"/>
              </w:rPr>
            </w:pPr>
            <w:r>
              <w:rPr>
                <w:lang w:val="it-IT"/>
              </w:rPr>
              <w:t>Șc. Gimnazială Vața de Jos</w:t>
            </w:r>
          </w:p>
          <w:p w:rsidR="00DC7ED3" w:rsidRPr="000B52AC" w:rsidRDefault="00DC7ED3" w:rsidP="008C71B5">
            <w:pPr>
              <w:pStyle w:val="Frspaiere"/>
              <w:rPr>
                <w:lang w:val="it-IT"/>
              </w:rPr>
            </w:pPr>
            <w:r>
              <w:rPr>
                <w:lang w:val="it-IT"/>
              </w:rPr>
              <w:t>Sala de clasă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Default="00DC7ED3" w:rsidP="000B52AC">
            <w:pPr>
              <w:pStyle w:val="Frspaiere"/>
            </w:pPr>
            <w:proofErr w:type="spellStart"/>
            <w:r>
              <w:t>Prof.înv.primar</w:t>
            </w:r>
            <w:proofErr w:type="spellEnd"/>
            <w:r>
              <w:t>:</w:t>
            </w:r>
          </w:p>
          <w:p w:rsidR="00DC7ED3" w:rsidRPr="000B52AC" w:rsidRDefault="00DC7ED3" w:rsidP="000B52AC">
            <w:pPr>
              <w:pStyle w:val="Frspaiere"/>
            </w:pPr>
            <w:proofErr w:type="spellStart"/>
            <w:r>
              <w:t>GornicDorina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D3" w:rsidRDefault="00013D5E" w:rsidP="000B52AC">
            <w:pPr>
              <w:pStyle w:val="Frspaiere"/>
            </w:pPr>
            <w:proofErr w:type="spellStart"/>
            <w:r>
              <w:t>Expoziții</w:t>
            </w:r>
            <w:proofErr w:type="spellEnd"/>
          </w:p>
          <w:p w:rsidR="00013D5E" w:rsidRDefault="00013D5E" w:rsidP="000B52AC">
            <w:pPr>
              <w:pStyle w:val="Frspaiere"/>
            </w:pPr>
            <w:proofErr w:type="spellStart"/>
            <w:r>
              <w:t>Fotografii</w:t>
            </w:r>
            <w:proofErr w:type="spellEnd"/>
          </w:p>
        </w:tc>
      </w:tr>
      <w:tr w:rsidR="00326C25" w:rsidRPr="000B52AC" w:rsidTr="002D5B89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25" w:rsidRPr="000B52AC" w:rsidRDefault="00326C25" w:rsidP="00BD6F64">
            <w:pPr>
              <w:pStyle w:val="Frspaiere"/>
            </w:pPr>
            <w:r>
              <w:t>4</w:t>
            </w:r>
            <w:r w:rsidRPr="000B52AC"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25" w:rsidRDefault="00326C25" w:rsidP="00BD6F64">
            <w:pPr>
              <w:pStyle w:val="Frspaiere"/>
              <w:rPr>
                <w:lang w:val="ro-RO"/>
              </w:rPr>
            </w:pPr>
            <w:proofErr w:type="spellStart"/>
            <w:r w:rsidRPr="000B52AC">
              <w:rPr>
                <w:lang w:val="ro-RO"/>
              </w:rPr>
              <w:t>Circuland</w:t>
            </w:r>
            <w:proofErr w:type="spellEnd"/>
            <w:r w:rsidRPr="000B52AC">
              <w:rPr>
                <w:lang w:val="ro-RO"/>
              </w:rPr>
              <w:t xml:space="preserve"> corect ne protejam </w:t>
            </w:r>
            <w:proofErr w:type="spellStart"/>
            <w:r w:rsidRPr="000B52AC">
              <w:rPr>
                <w:lang w:val="ro-RO"/>
              </w:rPr>
              <w:t>viata</w:t>
            </w:r>
            <w:proofErr w:type="spellEnd"/>
            <w:r w:rsidRPr="000B52AC">
              <w:rPr>
                <w:lang w:val="ro-RO"/>
              </w:rPr>
              <w:t>!</w:t>
            </w:r>
          </w:p>
          <w:p w:rsidR="00326C25" w:rsidRDefault="00326C25" w:rsidP="00BD6F64">
            <w:pPr>
              <w:pStyle w:val="Frspaiere"/>
              <w:rPr>
                <w:lang w:val="ro-RO"/>
              </w:rPr>
            </w:pPr>
          </w:p>
          <w:p w:rsidR="00326C25" w:rsidRPr="009E58CD" w:rsidRDefault="00326C25" w:rsidP="00326C25">
            <w:pPr>
              <w:pStyle w:val="Frspaiere"/>
            </w:pPr>
            <w:r w:rsidRPr="009E58CD">
              <w:t>,,</w:t>
            </w:r>
            <w:proofErr w:type="spellStart"/>
            <w:r w:rsidRPr="009E58CD">
              <w:t>Minte</w:t>
            </w:r>
            <w:proofErr w:type="spellEnd"/>
            <w:r w:rsidR="00B90D6A">
              <w:t xml:space="preserve"> </w:t>
            </w:r>
            <w:proofErr w:type="spellStart"/>
            <w:r w:rsidRPr="009E58CD">
              <w:t>sănătoasă</w:t>
            </w:r>
            <w:proofErr w:type="spellEnd"/>
            <w:r w:rsidR="00B90D6A">
              <w:t xml:space="preserve"> </w:t>
            </w:r>
            <w:proofErr w:type="spellStart"/>
            <w:r w:rsidRPr="009E58CD">
              <w:t>în</w:t>
            </w:r>
            <w:proofErr w:type="spellEnd"/>
            <w:r w:rsidR="00B90D6A">
              <w:t xml:space="preserve"> </w:t>
            </w:r>
            <w:proofErr w:type="spellStart"/>
            <w:r w:rsidRPr="009E58CD">
              <w:t>corp</w:t>
            </w:r>
            <w:proofErr w:type="spellEnd"/>
            <w:r w:rsidR="00B90D6A">
              <w:t xml:space="preserve"> </w:t>
            </w:r>
            <w:proofErr w:type="spellStart"/>
            <w:r w:rsidRPr="009E58CD">
              <w:t>sănătos</w:t>
            </w:r>
            <w:proofErr w:type="spellEnd"/>
            <w:r w:rsidRPr="009E58CD">
              <w:t>”</w:t>
            </w:r>
          </w:p>
          <w:p w:rsidR="00326C25" w:rsidRPr="000B52AC" w:rsidRDefault="00326C25" w:rsidP="00BD6F64">
            <w:pPr>
              <w:pStyle w:val="Frspaiere"/>
              <w:rPr>
                <w:lang w:val="ro-RO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25" w:rsidRDefault="00326C25" w:rsidP="00BD6F64">
            <w:pPr>
              <w:pStyle w:val="Frspaiere"/>
            </w:pPr>
            <w:proofErr w:type="spellStart"/>
            <w:r w:rsidRPr="000B52AC">
              <w:t>Activitaterecreativa</w:t>
            </w:r>
            <w:proofErr w:type="spellEnd"/>
          </w:p>
          <w:p w:rsidR="00326C25" w:rsidRDefault="00326C25" w:rsidP="00BD6F64">
            <w:pPr>
              <w:pStyle w:val="Frspaiere"/>
            </w:pPr>
          </w:p>
          <w:p w:rsidR="00326C25" w:rsidRPr="000B52AC" w:rsidRDefault="00326C25" w:rsidP="00BD6F64">
            <w:pPr>
              <w:pStyle w:val="Frspaiere"/>
            </w:pPr>
            <w:proofErr w:type="spellStart"/>
            <w:r>
              <w:t>Educațiepentrusănătateșistil</w:t>
            </w:r>
            <w:proofErr w:type="spellEnd"/>
            <w:r>
              <w:t xml:space="preserve"> de </w:t>
            </w:r>
            <w:proofErr w:type="spellStart"/>
            <w:r>
              <w:t>viațăsănătos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25" w:rsidRDefault="00382F85" w:rsidP="00BD6F64">
            <w:pPr>
              <w:pStyle w:val="Frspaiere"/>
            </w:pPr>
            <w:proofErr w:type="spellStart"/>
            <w:r>
              <w:t>Discuții</w:t>
            </w:r>
            <w:proofErr w:type="spellEnd"/>
          </w:p>
          <w:p w:rsidR="00382F85" w:rsidRDefault="00382F85" w:rsidP="00BD6F64">
            <w:pPr>
              <w:pStyle w:val="Frspaiere"/>
            </w:pPr>
            <w:r>
              <w:t>PPT</w:t>
            </w:r>
          </w:p>
          <w:p w:rsidR="00382F85" w:rsidRDefault="00382F85" w:rsidP="00BD6F64">
            <w:pPr>
              <w:pStyle w:val="Frspaiere"/>
            </w:pPr>
          </w:p>
          <w:p w:rsidR="000D5F02" w:rsidRDefault="000D5F02" w:rsidP="000D5F02">
            <w:pPr>
              <w:pStyle w:val="Frspaiere"/>
            </w:pPr>
            <w:proofErr w:type="spellStart"/>
            <w:r>
              <w:t>Discuții</w:t>
            </w:r>
            <w:proofErr w:type="spellEnd"/>
          </w:p>
          <w:p w:rsidR="000D5F02" w:rsidRDefault="000D5F02" w:rsidP="000D5F02">
            <w:pPr>
              <w:pStyle w:val="Frspaiere"/>
            </w:pPr>
            <w:r>
              <w:t>PPT</w:t>
            </w:r>
          </w:p>
          <w:p w:rsidR="000D5F02" w:rsidRPr="000B52AC" w:rsidRDefault="000D5F02" w:rsidP="00BD6F64">
            <w:pPr>
              <w:pStyle w:val="Frspaiere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25" w:rsidRPr="000B52AC" w:rsidRDefault="00E81EB2" w:rsidP="00BD6F64">
            <w:pPr>
              <w:pStyle w:val="Frspaiere"/>
            </w:pPr>
            <w:r>
              <w:t>09.04.2015</w:t>
            </w:r>
          </w:p>
          <w:p w:rsidR="00326C25" w:rsidRDefault="00326C25" w:rsidP="00BD6F64">
            <w:pPr>
              <w:pStyle w:val="Frspaiere"/>
              <w:jc w:val="center"/>
            </w:pPr>
            <w:r w:rsidRPr="000B52AC">
              <w:t>8-1</w:t>
            </w:r>
            <w:r>
              <w:t>0</w:t>
            </w:r>
          </w:p>
          <w:p w:rsidR="00326C25" w:rsidRDefault="00326C25" w:rsidP="00BD6F64">
            <w:pPr>
              <w:pStyle w:val="Frspaiere"/>
              <w:jc w:val="center"/>
            </w:pPr>
          </w:p>
          <w:p w:rsidR="00326C25" w:rsidRDefault="00326C25" w:rsidP="00BD6F64">
            <w:pPr>
              <w:pStyle w:val="Frspaiere"/>
              <w:jc w:val="center"/>
            </w:pPr>
          </w:p>
          <w:p w:rsidR="00326C25" w:rsidRPr="000B52AC" w:rsidRDefault="00326C25" w:rsidP="00BD6F64">
            <w:pPr>
              <w:pStyle w:val="Frspaiere"/>
              <w:jc w:val="center"/>
            </w:pPr>
            <w:r>
              <w:t>10-12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25" w:rsidRDefault="00326C25" w:rsidP="00BD6F64">
            <w:pPr>
              <w:pStyle w:val="Frspaiere"/>
              <w:rPr>
                <w:lang w:val="it-IT"/>
              </w:rPr>
            </w:pPr>
            <w:r>
              <w:rPr>
                <w:lang w:val="it-IT"/>
              </w:rPr>
              <w:t>Căminul Cultural</w:t>
            </w:r>
          </w:p>
          <w:p w:rsidR="00326C25" w:rsidRDefault="00326C25" w:rsidP="00BD6F64">
            <w:pPr>
              <w:pStyle w:val="Frspaiere"/>
              <w:rPr>
                <w:lang w:val="it-IT"/>
              </w:rPr>
            </w:pPr>
          </w:p>
          <w:p w:rsidR="00326C25" w:rsidRDefault="00326C25" w:rsidP="00BD6F64">
            <w:pPr>
              <w:pStyle w:val="Frspaiere"/>
              <w:rPr>
                <w:lang w:val="it-IT"/>
              </w:rPr>
            </w:pPr>
          </w:p>
          <w:p w:rsidR="00326C25" w:rsidRPr="000B52AC" w:rsidRDefault="00326C25" w:rsidP="00BD6F64">
            <w:pPr>
              <w:pStyle w:val="Frspaiere"/>
              <w:rPr>
                <w:lang w:val="it-IT"/>
              </w:rPr>
            </w:pPr>
            <w:r>
              <w:rPr>
                <w:lang w:val="it-IT"/>
              </w:rPr>
              <w:t>Sala de clasă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25" w:rsidRDefault="00326C25" w:rsidP="00BD6F64">
            <w:pPr>
              <w:pStyle w:val="Frspaiere"/>
            </w:pPr>
            <w:proofErr w:type="spellStart"/>
            <w:r>
              <w:t>Prof.înv.primar</w:t>
            </w:r>
            <w:proofErr w:type="spellEnd"/>
            <w:r>
              <w:t>:</w:t>
            </w:r>
          </w:p>
          <w:p w:rsidR="00326C25" w:rsidRDefault="00326C25" w:rsidP="00BD6F64">
            <w:pPr>
              <w:pStyle w:val="Frspaiere"/>
            </w:pPr>
            <w:proofErr w:type="spellStart"/>
            <w:r>
              <w:t>GornicDorina</w:t>
            </w:r>
            <w:proofErr w:type="spellEnd"/>
          </w:p>
          <w:p w:rsidR="00326C25" w:rsidRDefault="00326C25" w:rsidP="00BD6F64">
            <w:pPr>
              <w:pStyle w:val="Frspaiere"/>
            </w:pPr>
            <w:proofErr w:type="spellStart"/>
            <w:r>
              <w:t>Poliț</w:t>
            </w:r>
            <w:r w:rsidRPr="000B52AC">
              <w:t>iacom</w:t>
            </w:r>
            <w:proofErr w:type="spellEnd"/>
            <w:r w:rsidR="00B90D6A">
              <w:t>.</w:t>
            </w:r>
          </w:p>
          <w:p w:rsidR="00326C25" w:rsidRDefault="00326C25" w:rsidP="00BD6F64">
            <w:pPr>
              <w:pStyle w:val="Frspaiere"/>
            </w:pPr>
            <w:r>
              <w:t xml:space="preserve"> Prof </w:t>
            </w:r>
            <w:proofErr w:type="spellStart"/>
            <w:r>
              <w:t>Gornic</w:t>
            </w:r>
            <w:proofErr w:type="spellEnd"/>
          </w:p>
          <w:p w:rsidR="00326C25" w:rsidRPr="000B52AC" w:rsidRDefault="00326C25" w:rsidP="00BD6F64">
            <w:pPr>
              <w:pStyle w:val="Frspaiere"/>
            </w:pPr>
            <w:proofErr w:type="spellStart"/>
            <w:r>
              <w:t>Dorina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886" w:rsidRDefault="00993886" w:rsidP="00993886">
            <w:pPr>
              <w:pStyle w:val="Frspaiere"/>
            </w:pPr>
            <w:proofErr w:type="spellStart"/>
            <w:r>
              <w:t>Fotografii</w:t>
            </w:r>
            <w:proofErr w:type="spellEnd"/>
            <w:r>
              <w:t>,</w:t>
            </w:r>
          </w:p>
          <w:p w:rsidR="00993886" w:rsidRPr="00350298" w:rsidRDefault="00993886" w:rsidP="00993886">
            <w:pPr>
              <w:pStyle w:val="Frspaiere"/>
            </w:pPr>
            <w:proofErr w:type="spellStart"/>
            <w:r>
              <w:t>Diplome</w:t>
            </w:r>
            <w:proofErr w:type="spellEnd"/>
          </w:p>
          <w:p w:rsidR="00993886" w:rsidRDefault="00993886" w:rsidP="00993886">
            <w:pPr>
              <w:pStyle w:val="Frspaiere"/>
            </w:pPr>
            <w:proofErr w:type="spellStart"/>
            <w:r>
              <w:t>Chestionare</w:t>
            </w:r>
            <w:proofErr w:type="spellEnd"/>
          </w:p>
          <w:p w:rsidR="00326C25" w:rsidRDefault="00326C25" w:rsidP="00BD6F64">
            <w:pPr>
              <w:pStyle w:val="Frspaiere"/>
            </w:pPr>
          </w:p>
        </w:tc>
      </w:tr>
      <w:tr w:rsidR="00DC7ED3" w:rsidRPr="000B52AC" w:rsidTr="002D5B89">
        <w:trPr>
          <w:trHeight w:val="1043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7ED3" w:rsidRPr="000B52AC" w:rsidRDefault="00326C25" w:rsidP="000B52AC">
            <w:pPr>
              <w:pStyle w:val="Frspaiere"/>
            </w:pPr>
            <w:r>
              <w:t>5</w:t>
            </w:r>
            <w:r w:rsidR="00DC7ED3" w:rsidRPr="000B52AC">
              <w:t>.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C6" w:rsidRDefault="00A57DC6" w:rsidP="00747596">
            <w:pPr>
              <w:rPr>
                <w:szCs w:val="24"/>
              </w:rPr>
            </w:pPr>
          </w:p>
          <w:p w:rsidR="00DC7ED3" w:rsidRPr="00DC7ED3" w:rsidRDefault="00DC7ED3" w:rsidP="00747596">
            <w:pPr>
              <w:rPr>
                <w:szCs w:val="24"/>
              </w:rPr>
            </w:pPr>
            <w:proofErr w:type="spellStart"/>
            <w:r w:rsidRPr="00DC7ED3">
              <w:rPr>
                <w:szCs w:val="24"/>
              </w:rPr>
              <w:t>Paștele</w:t>
            </w:r>
            <w:proofErr w:type="spellEnd"/>
            <w:r w:rsidRPr="00DC7ED3">
              <w:rPr>
                <w:szCs w:val="24"/>
              </w:rPr>
              <w:t xml:space="preserve">  la  </w:t>
            </w:r>
            <w:proofErr w:type="spellStart"/>
            <w:r w:rsidRPr="00DC7ED3">
              <w:rPr>
                <w:szCs w:val="24"/>
              </w:rPr>
              <w:t>români</w:t>
            </w:r>
            <w:proofErr w:type="spellEnd"/>
          </w:p>
          <w:p w:rsidR="00DC7ED3" w:rsidRPr="00DC7ED3" w:rsidRDefault="00DC7ED3" w:rsidP="00747596">
            <w:pPr>
              <w:rPr>
                <w:szCs w:val="24"/>
              </w:rPr>
            </w:pPr>
          </w:p>
          <w:p w:rsidR="00DC7ED3" w:rsidRPr="00DC7ED3" w:rsidRDefault="00013D5E" w:rsidP="00747596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Miciicreștini</w:t>
            </w:r>
            <w:proofErr w:type="spellEnd"/>
          </w:p>
          <w:p w:rsidR="00DC7ED3" w:rsidRPr="00DC7ED3" w:rsidRDefault="00DC7ED3" w:rsidP="000B52AC">
            <w:pPr>
              <w:pStyle w:val="Frspaiere"/>
              <w:rPr>
                <w:szCs w:val="24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DC6" w:rsidRDefault="00A57DC6" w:rsidP="000B52AC">
            <w:pPr>
              <w:pStyle w:val="Frspaiere"/>
              <w:rPr>
                <w:szCs w:val="24"/>
              </w:rPr>
            </w:pPr>
          </w:p>
          <w:p w:rsidR="00DC7ED3" w:rsidRPr="00DC7ED3" w:rsidRDefault="00DC7ED3" w:rsidP="000B52AC">
            <w:pPr>
              <w:pStyle w:val="Frspaiere"/>
              <w:rPr>
                <w:szCs w:val="24"/>
              </w:rPr>
            </w:pPr>
            <w:proofErr w:type="spellStart"/>
            <w:r w:rsidRPr="00DC7ED3">
              <w:rPr>
                <w:szCs w:val="24"/>
              </w:rPr>
              <w:t>Activitate</w:t>
            </w:r>
            <w:proofErr w:type="spellEnd"/>
          </w:p>
          <w:p w:rsidR="00DC7ED3" w:rsidRDefault="00DC7ED3" w:rsidP="000B52AC">
            <w:pPr>
              <w:pStyle w:val="Frspaiere"/>
              <w:rPr>
                <w:szCs w:val="24"/>
              </w:rPr>
            </w:pPr>
            <w:proofErr w:type="spellStart"/>
            <w:r w:rsidRPr="00DC7ED3">
              <w:rPr>
                <w:szCs w:val="24"/>
              </w:rPr>
              <w:t>recreativa-culturală</w:t>
            </w:r>
            <w:proofErr w:type="spellEnd"/>
          </w:p>
          <w:p w:rsidR="00A57DC6" w:rsidRDefault="00A57DC6" w:rsidP="000B52AC">
            <w:pPr>
              <w:pStyle w:val="Frspaiere"/>
              <w:rPr>
                <w:szCs w:val="24"/>
              </w:rPr>
            </w:pPr>
          </w:p>
          <w:p w:rsidR="00A57DC6" w:rsidRPr="00DC7ED3" w:rsidRDefault="00A57DC6" w:rsidP="000B52AC">
            <w:pPr>
              <w:pStyle w:val="Frspaiere"/>
              <w:rPr>
                <w:szCs w:val="24"/>
              </w:rPr>
            </w:pPr>
            <w:proofErr w:type="spellStart"/>
            <w:r>
              <w:rPr>
                <w:szCs w:val="24"/>
              </w:rPr>
              <w:t>Discuții</w:t>
            </w:r>
            <w:proofErr w:type="spellEnd"/>
            <w:r>
              <w:rPr>
                <w:szCs w:val="24"/>
              </w:rPr>
              <w:t xml:space="preserve"> cu </w:t>
            </w:r>
            <w:proofErr w:type="spellStart"/>
            <w:r>
              <w:rPr>
                <w:szCs w:val="24"/>
              </w:rPr>
              <w:t>preotulcomunei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4F2" w:rsidRDefault="00CB24F2" w:rsidP="000B52AC">
            <w:pPr>
              <w:pStyle w:val="Frspaiere"/>
              <w:rPr>
                <w:szCs w:val="24"/>
              </w:rPr>
            </w:pPr>
          </w:p>
          <w:p w:rsidR="00DC7ED3" w:rsidRDefault="00CB24F2" w:rsidP="000B52AC">
            <w:pPr>
              <w:pStyle w:val="Frspaiere"/>
              <w:rPr>
                <w:szCs w:val="24"/>
              </w:rPr>
            </w:pPr>
            <w:proofErr w:type="spellStart"/>
            <w:r>
              <w:rPr>
                <w:szCs w:val="24"/>
              </w:rPr>
              <w:t>Decorațiuni</w:t>
            </w:r>
            <w:proofErr w:type="spellEnd"/>
            <w:r>
              <w:rPr>
                <w:szCs w:val="24"/>
              </w:rPr>
              <w:t xml:space="preserve"> de </w:t>
            </w:r>
            <w:proofErr w:type="spellStart"/>
            <w:r>
              <w:rPr>
                <w:szCs w:val="24"/>
              </w:rPr>
              <w:t>Paști</w:t>
            </w:r>
            <w:proofErr w:type="spellEnd"/>
          </w:p>
          <w:p w:rsidR="00A57DC6" w:rsidRDefault="00A57DC6" w:rsidP="000B52AC">
            <w:pPr>
              <w:pStyle w:val="Frspaiere"/>
              <w:rPr>
                <w:szCs w:val="24"/>
              </w:rPr>
            </w:pPr>
          </w:p>
          <w:p w:rsidR="00326C25" w:rsidRDefault="00326C25" w:rsidP="000B52AC">
            <w:pPr>
              <w:pStyle w:val="Frspaiere"/>
              <w:rPr>
                <w:szCs w:val="24"/>
              </w:rPr>
            </w:pPr>
          </w:p>
          <w:p w:rsidR="00A57DC6" w:rsidRPr="00DC7ED3" w:rsidRDefault="00A57DC6" w:rsidP="000B52AC">
            <w:pPr>
              <w:pStyle w:val="Frspaiere"/>
              <w:rPr>
                <w:szCs w:val="24"/>
              </w:rPr>
            </w:pPr>
            <w:proofErr w:type="spellStart"/>
            <w:r>
              <w:rPr>
                <w:szCs w:val="24"/>
              </w:rPr>
              <w:t>Vizită</w:t>
            </w:r>
            <w:proofErr w:type="spellEnd"/>
            <w:r>
              <w:rPr>
                <w:szCs w:val="24"/>
              </w:rPr>
              <w:t xml:space="preserve"> la </w:t>
            </w:r>
            <w:proofErr w:type="spellStart"/>
            <w:r>
              <w:rPr>
                <w:szCs w:val="24"/>
              </w:rPr>
              <w:t>Biserica</w:t>
            </w:r>
            <w:proofErr w:type="spellEnd"/>
            <w:r>
              <w:rPr>
                <w:szCs w:val="24"/>
              </w:rPr>
              <w:t xml:space="preserve"> din </w:t>
            </w:r>
            <w:proofErr w:type="spellStart"/>
            <w:r>
              <w:rPr>
                <w:szCs w:val="24"/>
              </w:rPr>
              <w:t>comună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25" w:rsidRDefault="00326C25" w:rsidP="000B52AC">
            <w:pPr>
              <w:pStyle w:val="Frspaiere"/>
              <w:rPr>
                <w:szCs w:val="24"/>
              </w:rPr>
            </w:pPr>
          </w:p>
          <w:p w:rsidR="00DC7ED3" w:rsidRPr="00DC7ED3" w:rsidRDefault="00346C51" w:rsidP="000B52AC">
            <w:pPr>
              <w:pStyle w:val="Frspaiere"/>
              <w:rPr>
                <w:szCs w:val="24"/>
              </w:rPr>
            </w:pPr>
            <w:r>
              <w:rPr>
                <w:szCs w:val="24"/>
              </w:rPr>
              <w:t>10.04.2015</w:t>
            </w:r>
          </w:p>
          <w:p w:rsidR="00DC7ED3" w:rsidRDefault="00DC7ED3" w:rsidP="00B81F26">
            <w:pPr>
              <w:pStyle w:val="Frspaiere"/>
              <w:jc w:val="center"/>
              <w:rPr>
                <w:szCs w:val="24"/>
              </w:rPr>
            </w:pPr>
            <w:r w:rsidRPr="00DC7ED3">
              <w:rPr>
                <w:szCs w:val="24"/>
              </w:rPr>
              <w:t>8-1</w:t>
            </w:r>
            <w:r w:rsidR="00013D5E">
              <w:rPr>
                <w:szCs w:val="24"/>
              </w:rPr>
              <w:t>0</w:t>
            </w:r>
          </w:p>
          <w:p w:rsidR="00013D5E" w:rsidRDefault="00013D5E" w:rsidP="00B81F26">
            <w:pPr>
              <w:pStyle w:val="Frspaiere"/>
              <w:jc w:val="center"/>
              <w:rPr>
                <w:szCs w:val="24"/>
              </w:rPr>
            </w:pPr>
          </w:p>
          <w:p w:rsidR="00A57DC6" w:rsidRDefault="00A57DC6" w:rsidP="00B81F26">
            <w:pPr>
              <w:pStyle w:val="Frspaiere"/>
              <w:jc w:val="center"/>
              <w:rPr>
                <w:szCs w:val="24"/>
              </w:rPr>
            </w:pPr>
          </w:p>
          <w:p w:rsidR="00013D5E" w:rsidRPr="00DC7ED3" w:rsidRDefault="00013D5E" w:rsidP="00B81F26">
            <w:pPr>
              <w:pStyle w:val="Frspaiere"/>
              <w:jc w:val="center"/>
              <w:rPr>
                <w:szCs w:val="24"/>
              </w:rPr>
            </w:pPr>
            <w:r>
              <w:rPr>
                <w:szCs w:val="24"/>
              </w:rPr>
              <w:t>10-12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25" w:rsidRDefault="00326C25" w:rsidP="008C71B5">
            <w:pPr>
              <w:pStyle w:val="Frspaiere"/>
              <w:rPr>
                <w:szCs w:val="24"/>
                <w:lang w:val="it-IT"/>
              </w:rPr>
            </w:pPr>
          </w:p>
          <w:p w:rsidR="00DC7ED3" w:rsidRPr="00DC7ED3" w:rsidRDefault="00DC7ED3" w:rsidP="008C71B5">
            <w:pPr>
              <w:pStyle w:val="Frspaiere"/>
              <w:rPr>
                <w:szCs w:val="24"/>
                <w:lang w:val="it-IT"/>
              </w:rPr>
            </w:pPr>
            <w:r w:rsidRPr="00DC7ED3">
              <w:rPr>
                <w:szCs w:val="24"/>
                <w:lang w:val="it-IT"/>
              </w:rPr>
              <w:t>Șc. Gimnazială Vața de Jos</w:t>
            </w:r>
          </w:p>
          <w:p w:rsidR="00DC7ED3" w:rsidRDefault="00DC7ED3" w:rsidP="008C71B5">
            <w:pPr>
              <w:pStyle w:val="Frspaiere"/>
              <w:rPr>
                <w:szCs w:val="24"/>
                <w:lang w:val="it-IT"/>
              </w:rPr>
            </w:pPr>
            <w:r w:rsidRPr="00DC7ED3">
              <w:rPr>
                <w:szCs w:val="24"/>
                <w:lang w:val="it-IT"/>
              </w:rPr>
              <w:t>Sala de clasă</w:t>
            </w:r>
          </w:p>
          <w:p w:rsidR="00A57DC6" w:rsidRDefault="00A57DC6" w:rsidP="008C71B5">
            <w:pPr>
              <w:pStyle w:val="Frspaiere"/>
              <w:rPr>
                <w:szCs w:val="24"/>
                <w:lang w:val="it-IT"/>
              </w:rPr>
            </w:pPr>
          </w:p>
          <w:p w:rsidR="00013D5E" w:rsidRPr="00DC7ED3" w:rsidRDefault="00013D5E" w:rsidP="008C71B5">
            <w:pPr>
              <w:pStyle w:val="Frspaiere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Biserica Ortodoxă din Comună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25" w:rsidRDefault="00326C25" w:rsidP="000B52AC">
            <w:pPr>
              <w:pStyle w:val="Frspaiere"/>
              <w:rPr>
                <w:szCs w:val="24"/>
              </w:rPr>
            </w:pPr>
          </w:p>
          <w:p w:rsidR="00DC7ED3" w:rsidRPr="00DC7ED3" w:rsidRDefault="00DC7ED3" w:rsidP="000B52AC">
            <w:pPr>
              <w:pStyle w:val="Frspaiere"/>
              <w:rPr>
                <w:szCs w:val="24"/>
              </w:rPr>
            </w:pPr>
            <w:proofErr w:type="spellStart"/>
            <w:r w:rsidRPr="00DC7ED3">
              <w:rPr>
                <w:szCs w:val="24"/>
              </w:rPr>
              <w:t>Prof.înv.primar</w:t>
            </w:r>
            <w:proofErr w:type="spellEnd"/>
            <w:r w:rsidRPr="00DC7ED3">
              <w:rPr>
                <w:szCs w:val="24"/>
              </w:rPr>
              <w:t>:</w:t>
            </w:r>
          </w:p>
          <w:p w:rsidR="00DC7ED3" w:rsidRDefault="00DC7ED3" w:rsidP="000B52AC">
            <w:pPr>
              <w:pStyle w:val="Frspaiere"/>
              <w:rPr>
                <w:szCs w:val="24"/>
              </w:rPr>
            </w:pPr>
            <w:proofErr w:type="spellStart"/>
            <w:r w:rsidRPr="00DC7ED3">
              <w:rPr>
                <w:szCs w:val="24"/>
              </w:rPr>
              <w:t>GornicDorina</w:t>
            </w:r>
            <w:proofErr w:type="spellEnd"/>
          </w:p>
          <w:p w:rsidR="00013D5E" w:rsidRDefault="00013D5E" w:rsidP="000B52AC">
            <w:pPr>
              <w:pStyle w:val="Frspaiere"/>
              <w:rPr>
                <w:szCs w:val="24"/>
              </w:rPr>
            </w:pPr>
          </w:p>
          <w:p w:rsidR="00A57DC6" w:rsidRDefault="00A57DC6" w:rsidP="000B52AC">
            <w:pPr>
              <w:pStyle w:val="Frspaiere"/>
              <w:rPr>
                <w:szCs w:val="24"/>
              </w:rPr>
            </w:pPr>
          </w:p>
          <w:p w:rsidR="00013D5E" w:rsidRPr="00DC7ED3" w:rsidRDefault="00013D5E" w:rsidP="000B52AC">
            <w:pPr>
              <w:pStyle w:val="Frspaiere"/>
              <w:rPr>
                <w:szCs w:val="24"/>
              </w:rPr>
            </w:pPr>
            <w:proofErr w:type="spellStart"/>
            <w:r>
              <w:rPr>
                <w:szCs w:val="24"/>
              </w:rPr>
              <w:t>PreotMager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D3" w:rsidRDefault="00CB24F2" w:rsidP="000B52AC">
            <w:pPr>
              <w:pStyle w:val="Frspaiere"/>
            </w:pPr>
            <w:proofErr w:type="spellStart"/>
            <w:r>
              <w:t>Expoziții</w:t>
            </w:r>
            <w:proofErr w:type="spellEnd"/>
          </w:p>
          <w:p w:rsidR="00CB24F2" w:rsidRDefault="00CB24F2" w:rsidP="000B52AC">
            <w:pPr>
              <w:pStyle w:val="Frspaiere"/>
            </w:pPr>
          </w:p>
          <w:p w:rsidR="00CB24F2" w:rsidRDefault="00CB24F2" w:rsidP="000B52AC">
            <w:pPr>
              <w:pStyle w:val="Frspaiere"/>
            </w:pPr>
          </w:p>
          <w:p w:rsidR="00CB24F2" w:rsidRDefault="00CB24F2" w:rsidP="000B52AC">
            <w:pPr>
              <w:pStyle w:val="Frspaiere"/>
            </w:pPr>
          </w:p>
          <w:p w:rsidR="00CB24F2" w:rsidRDefault="00CB24F2" w:rsidP="000B52AC">
            <w:pPr>
              <w:pStyle w:val="Frspaiere"/>
            </w:pPr>
            <w:r>
              <w:t>Album foto</w:t>
            </w:r>
          </w:p>
        </w:tc>
      </w:tr>
    </w:tbl>
    <w:p w:rsidR="00D442AA" w:rsidRDefault="00D442AA" w:rsidP="000B52AC">
      <w:pPr>
        <w:pStyle w:val="Frspaiere"/>
      </w:pPr>
    </w:p>
    <w:p w:rsidR="00C54DFC" w:rsidRDefault="00C54DFC" w:rsidP="000B52AC">
      <w:pPr>
        <w:pStyle w:val="Frspaiere"/>
      </w:pPr>
    </w:p>
    <w:p w:rsidR="00C54DFC" w:rsidRDefault="00C54DFC" w:rsidP="000B52AC">
      <w:pPr>
        <w:pStyle w:val="Frspaiere"/>
      </w:pPr>
    </w:p>
    <w:p w:rsidR="00C54DFC" w:rsidRDefault="00C54DFC" w:rsidP="000B52AC">
      <w:pPr>
        <w:pStyle w:val="Frspaiere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Prof. </w:t>
      </w:r>
      <w:proofErr w:type="spellStart"/>
      <w:proofErr w:type="gramStart"/>
      <w:r>
        <w:rPr>
          <w:b/>
          <w:sz w:val="32"/>
          <w:szCs w:val="32"/>
        </w:rPr>
        <w:t>înv</w:t>
      </w:r>
      <w:proofErr w:type="spellEnd"/>
      <w:proofErr w:type="gramEnd"/>
      <w:r>
        <w:rPr>
          <w:b/>
          <w:sz w:val="32"/>
          <w:szCs w:val="32"/>
        </w:rPr>
        <w:t xml:space="preserve">. </w:t>
      </w:r>
      <w:proofErr w:type="spellStart"/>
      <w:proofErr w:type="gramStart"/>
      <w:r>
        <w:rPr>
          <w:b/>
          <w:sz w:val="32"/>
          <w:szCs w:val="32"/>
        </w:rPr>
        <w:t>primar</w:t>
      </w:r>
      <w:proofErr w:type="spellEnd"/>
      <w:proofErr w:type="gramEnd"/>
      <w:r>
        <w:rPr>
          <w:b/>
          <w:sz w:val="32"/>
          <w:szCs w:val="32"/>
        </w:rPr>
        <w:t>:</w:t>
      </w:r>
    </w:p>
    <w:p w:rsidR="00C54DFC" w:rsidRDefault="00C54DFC" w:rsidP="000B52AC">
      <w:pPr>
        <w:pStyle w:val="Frspaiere"/>
        <w:rPr>
          <w:b/>
          <w:sz w:val="32"/>
          <w:szCs w:val="32"/>
        </w:rPr>
      </w:pPr>
      <w:r>
        <w:rPr>
          <w:b/>
          <w:sz w:val="32"/>
          <w:szCs w:val="32"/>
        </w:rPr>
        <w:t>GORNIC DORINA</w:t>
      </w:r>
    </w:p>
    <w:p w:rsidR="00C54DFC" w:rsidRPr="00C54DFC" w:rsidRDefault="00C54DFC" w:rsidP="000B52AC">
      <w:pPr>
        <w:pStyle w:val="Frspaiere"/>
        <w:rPr>
          <w:b/>
          <w:sz w:val="32"/>
          <w:szCs w:val="32"/>
        </w:rPr>
      </w:pPr>
    </w:p>
    <w:sectPr w:rsidR="00C54DFC" w:rsidRPr="00C54DFC" w:rsidSect="000B52A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compat/>
  <w:rsids>
    <w:rsidRoot w:val="000B52AC"/>
    <w:rsid w:val="00013D5E"/>
    <w:rsid w:val="000B52AC"/>
    <w:rsid w:val="000D5F02"/>
    <w:rsid w:val="001B11A8"/>
    <w:rsid w:val="001B4669"/>
    <w:rsid w:val="00266F73"/>
    <w:rsid w:val="002D5B89"/>
    <w:rsid w:val="00322FD5"/>
    <w:rsid w:val="003254CC"/>
    <w:rsid w:val="00326C25"/>
    <w:rsid w:val="0033234B"/>
    <w:rsid w:val="00344E4A"/>
    <w:rsid w:val="00346C51"/>
    <w:rsid w:val="00382F85"/>
    <w:rsid w:val="003D5F9E"/>
    <w:rsid w:val="003F477F"/>
    <w:rsid w:val="00505871"/>
    <w:rsid w:val="00511BAD"/>
    <w:rsid w:val="00625ECF"/>
    <w:rsid w:val="007011A3"/>
    <w:rsid w:val="00723961"/>
    <w:rsid w:val="00747596"/>
    <w:rsid w:val="007A067B"/>
    <w:rsid w:val="007D0685"/>
    <w:rsid w:val="007D0970"/>
    <w:rsid w:val="00801513"/>
    <w:rsid w:val="00877966"/>
    <w:rsid w:val="008C71B5"/>
    <w:rsid w:val="00993886"/>
    <w:rsid w:val="00A57DC6"/>
    <w:rsid w:val="00AA0651"/>
    <w:rsid w:val="00B37951"/>
    <w:rsid w:val="00B81F26"/>
    <w:rsid w:val="00B90D6A"/>
    <w:rsid w:val="00C54DFC"/>
    <w:rsid w:val="00CB24F2"/>
    <w:rsid w:val="00D442AA"/>
    <w:rsid w:val="00DC7ED3"/>
    <w:rsid w:val="00E60D44"/>
    <w:rsid w:val="00E81EB2"/>
    <w:rsid w:val="00F75529"/>
    <w:rsid w:val="00F92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2AC"/>
    <w:rPr>
      <w:rFonts w:ascii="Times New Roman" w:eastAsia="Calibri" w:hAnsi="Times New Roman" w:cs="Times New Roman"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0B52AC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table" w:styleId="GrilTabel">
    <w:name w:val="Table Grid"/>
    <w:basedOn w:val="TabelNormal"/>
    <w:rsid w:val="008C71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13D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D0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D0970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1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A5145BAA-9704-4D0F-9513-FEC5936EEC28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91</TotalTime>
  <Pages>2</Pages>
  <Words>272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2014-04-09T07:26:00Z</cp:lastPrinted>
  <dcterms:created xsi:type="dcterms:W3CDTF">2014-03-10T17:43:00Z</dcterms:created>
  <dcterms:modified xsi:type="dcterms:W3CDTF">2015-03-28T18:56:00Z</dcterms:modified>
</cp:coreProperties>
</file>